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6" w:type="dxa"/>
        <w:tblInd w:w="93" w:type="dxa"/>
        <w:tblLayout w:type="fixed"/>
        <w:tblLook w:val="00A0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C35B8B" w:rsidRPr="009B54E3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777B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4E3">
              <w:rPr>
                <w:rFonts w:ascii="Times New Roman" w:hAnsi="Times New Roman"/>
                <w:sz w:val="28"/>
                <w:szCs w:val="28"/>
              </w:rPr>
              <w:t>Приложение 11</w:t>
            </w:r>
            <w:bookmarkStart w:id="0" w:name="_GoBack"/>
            <w:bookmarkEnd w:id="0"/>
          </w:p>
          <w:p w:rsidR="00C35B8B" w:rsidRDefault="00C35B8B" w:rsidP="006B4F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проекту</w:t>
            </w:r>
            <w:r w:rsidRPr="009B54E3">
              <w:rPr>
                <w:rFonts w:ascii="Times New Roman" w:hAnsi="Times New Roman"/>
                <w:sz w:val="28"/>
                <w:szCs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B54E3">
              <w:rPr>
                <w:rFonts w:ascii="Times New Roman" w:hAnsi="Times New Roman"/>
                <w:sz w:val="28"/>
                <w:szCs w:val="28"/>
              </w:rPr>
              <w:t xml:space="preserve"> Собрания депутатов </w:t>
            </w:r>
            <w:r>
              <w:rPr>
                <w:rFonts w:ascii="Times New Roman" w:hAnsi="Times New Roman"/>
                <w:sz w:val="28"/>
                <w:szCs w:val="28"/>
              </w:rPr>
              <w:t>Алексеев</w:t>
            </w:r>
            <w:r w:rsidRPr="009B54E3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«О бюджете </w:t>
            </w:r>
            <w:r>
              <w:rPr>
                <w:rFonts w:ascii="Times New Roman" w:hAnsi="Times New Roman"/>
                <w:sz w:val="28"/>
                <w:szCs w:val="28"/>
              </w:rPr>
              <w:t>Алексеев</w:t>
            </w:r>
            <w:r w:rsidRPr="009B54E3">
              <w:rPr>
                <w:rFonts w:ascii="Times New Roman" w:hAnsi="Times New Roman"/>
                <w:sz w:val="28"/>
                <w:szCs w:val="28"/>
              </w:rPr>
              <w:t>ского сельского поселения Октябрьского района на 2020 год и на плановый период 2021 и 2022 годов»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35B8B" w:rsidRPr="009B54E3" w:rsidRDefault="00C35B8B" w:rsidP="006B4F7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___.____.2019 г. №___</w:t>
            </w:r>
          </w:p>
        </w:tc>
      </w:tr>
      <w:tr w:rsidR="00C35B8B" w:rsidRPr="009B54E3" w:rsidTr="009465C1">
        <w:trPr>
          <w:trHeight w:val="322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Алексеевс</w:t>
            </w: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Алексеев</w:t>
            </w: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на 2020 год и на плановый период 2021 и 2022 годов</w:t>
            </w:r>
          </w:p>
        </w:tc>
      </w:tr>
      <w:tr w:rsidR="00C35B8B" w:rsidRPr="009B54E3" w:rsidTr="009465C1">
        <w:trPr>
          <w:trHeight w:val="992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5B8B" w:rsidRPr="009B54E3" w:rsidTr="00130458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(тыс.руб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C35B8B" w:rsidRPr="009B54E3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на 2020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счет средств областного бюджета на 2020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счет средств бюджета Октябрьского района на 2020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на 2021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счет средств областного бюджета на 2021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счет средств бюджета Октябрьского района на 2021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на 2022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счет средств областного бюджета на 2022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6B4F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счет средств бюджета Октябрьского района на 2022 год</w:t>
            </w:r>
          </w:p>
        </w:tc>
      </w:tr>
      <w:tr w:rsidR="00C35B8B" w:rsidRPr="009B54E3" w:rsidTr="009465C1">
        <w:trPr>
          <w:trHeight w:val="322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5B8B" w:rsidRPr="009B54E3" w:rsidTr="009465C1">
        <w:trPr>
          <w:trHeight w:val="322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5B8B" w:rsidRPr="009B54E3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C35B8B" w:rsidRPr="009B54E3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sz w:val="28"/>
                <w:szCs w:val="28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946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2030,7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2030,7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1948,7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1948,7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2958,3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2958,3</w:t>
            </w:r>
          </w:p>
        </w:tc>
      </w:tr>
      <w:tr w:rsidR="00C35B8B" w:rsidRPr="009B54E3" w:rsidTr="009465C1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sz w:val="28"/>
                <w:szCs w:val="28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946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1863,0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800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1863,0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1863,0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8007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1863,0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1863,0</w:t>
            </w:r>
          </w:p>
        </w:tc>
      </w:tr>
      <w:tr w:rsidR="00C35B8B" w:rsidRPr="009B54E3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25,7</w:t>
            </w:r>
          </w:p>
        </w:tc>
      </w:tr>
      <w:tr w:rsidR="00C35B8B" w:rsidRPr="009B54E3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</w:tr>
      <w:tr w:rsidR="00C35B8B" w:rsidRPr="009B54E3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54E3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946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3921,6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3921,6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3839,6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3839,6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946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4849,2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5B8B" w:rsidRPr="009B54E3" w:rsidRDefault="00C35B8B" w:rsidP="007538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4849,2</w:t>
            </w:r>
          </w:p>
        </w:tc>
      </w:tr>
      <w:tr w:rsidR="00C35B8B" w:rsidRPr="009B54E3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1375" w:type="dxa"/>
              <w:tblInd w:w="450" w:type="dxa"/>
              <w:tblLayout w:type="fixed"/>
              <w:tblLook w:val="0000"/>
            </w:tblPr>
            <w:tblGrid>
              <w:gridCol w:w="11375"/>
            </w:tblGrid>
            <w:tr w:rsidR="00C35B8B" w:rsidRPr="001B3ED7" w:rsidTr="00EF0EFF">
              <w:trPr>
                <w:trHeight w:val="300"/>
              </w:trPr>
              <w:tc>
                <w:tcPr>
                  <w:tcW w:w="10430" w:type="dxa"/>
                  <w:tcBorders>
                    <w:top w:val="nil"/>
                  </w:tcBorders>
                </w:tcPr>
                <w:p w:rsidR="00C35B8B" w:rsidRPr="001B3ED7" w:rsidRDefault="00C35B8B" w:rsidP="00EF0EFF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5B8B" w:rsidRPr="009B54E3" w:rsidRDefault="00C35B8B" w:rsidP="003F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35B8B" w:rsidRPr="009B54E3" w:rsidRDefault="00C35B8B" w:rsidP="006C12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B54E3">
        <w:rPr>
          <w:rFonts w:ascii="Times New Roman" w:hAnsi="Times New Roman"/>
          <w:sz w:val="28"/>
          <w:szCs w:val="28"/>
        </w:rPr>
        <w:t xml:space="preserve">лава 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35B8B" w:rsidRPr="009B54E3" w:rsidRDefault="00C35B8B" w:rsidP="006C12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54E3">
        <w:rPr>
          <w:rFonts w:ascii="Times New Roman" w:hAnsi="Times New Roman"/>
          <w:sz w:val="28"/>
          <w:szCs w:val="28"/>
        </w:rPr>
        <w:t xml:space="preserve">Алексеевского сельского поселения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9B54E3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Н.И.Лофиченко</w:t>
      </w:r>
    </w:p>
    <w:sectPr w:rsidR="00C35B8B" w:rsidRPr="009B54E3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B8B" w:rsidRDefault="00C35B8B" w:rsidP="00777B08">
      <w:pPr>
        <w:spacing w:after="0" w:line="240" w:lineRule="auto"/>
      </w:pPr>
      <w:r>
        <w:separator/>
      </w:r>
    </w:p>
  </w:endnote>
  <w:endnote w:type="continuationSeparator" w:id="1">
    <w:p w:rsidR="00C35B8B" w:rsidRDefault="00C35B8B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B8B" w:rsidRDefault="00C35B8B" w:rsidP="00777B08">
      <w:pPr>
        <w:spacing w:after="0" w:line="240" w:lineRule="auto"/>
      </w:pPr>
      <w:r>
        <w:separator/>
      </w:r>
    </w:p>
  </w:footnote>
  <w:footnote w:type="continuationSeparator" w:id="1">
    <w:p w:rsidR="00C35B8B" w:rsidRDefault="00C35B8B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BEF"/>
    <w:rsid w:val="00060AD2"/>
    <w:rsid w:val="00077ABC"/>
    <w:rsid w:val="00091418"/>
    <w:rsid w:val="000A4C84"/>
    <w:rsid w:val="000A5515"/>
    <w:rsid w:val="00130458"/>
    <w:rsid w:val="0014082E"/>
    <w:rsid w:val="001B3ED7"/>
    <w:rsid w:val="001F3C88"/>
    <w:rsid w:val="00203B54"/>
    <w:rsid w:val="002175F7"/>
    <w:rsid w:val="002533E7"/>
    <w:rsid w:val="002A2862"/>
    <w:rsid w:val="002D1AA6"/>
    <w:rsid w:val="003F4EB8"/>
    <w:rsid w:val="00400E65"/>
    <w:rsid w:val="00445F8B"/>
    <w:rsid w:val="00446257"/>
    <w:rsid w:val="00475AA6"/>
    <w:rsid w:val="004C4E89"/>
    <w:rsid w:val="005004B0"/>
    <w:rsid w:val="0059737A"/>
    <w:rsid w:val="006B4F56"/>
    <w:rsid w:val="006B4F79"/>
    <w:rsid w:val="006C1246"/>
    <w:rsid w:val="0071666F"/>
    <w:rsid w:val="00753862"/>
    <w:rsid w:val="00757A5E"/>
    <w:rsid w:val="00777B08"/>
    <w:rsid w:val="00792237"/>
    <w:rsid w:val="007C377F"/>
    <w:rsid w:val="007F2438"/>
    <w:rsid w:val="0080074B"/>
    <w:rsid w:val="009465C1"/>
    <w:rsid w:val="009B54E3"/>
    <w:rsid w:val="009C65C5"/>
    <w:rsid w:val="00B3589E"/>
    <w:rsid w:val="00B66451"/>
    <w:rsid w:val="00B821FD"/>
    <w:rsid w:val="00BB1717"/>
    <w:rsid w:val="00BC033F"/>
    <w:rsid w:val="00BE623C"/>
    <w:rsid w:val="00BF0B06"/>
    <w:rsid w:val="00C35B8B"/>
    <w:rsid w:val="00C55ED0"/>
    <w:rsid w:val="00C83EAE"/>
    <w:rsid w:val="00D233A6"/>
    <w:rsid w:val="00D9434C"/>
    <w:rsid w:val="00EB423E"/>
    <w:rsid w:val="00EF0BEF"/>
    <w:rsid w:val="00EF0EFF"/>
    <w:rsid w:val="00F1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F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77B0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77B0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265</Words>
  <Characters>1511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User1</cp:lastModifiedBy>
  <cp:revision>23</cp:revision>
  <cp:lastPrinted>2017-11-10T10:29:00Z</cp:lastPrinted>
  <dcterms:created xsi:type="dcterms:W3CDTF">2017-10-27T18:06:00Z</dcterms:created>
  <dcterms:modified xsi:type="dcterms:W3CDTF">2019-11-15T12:01:00Z</dcterms:modified>
</cp:coreProperties>
</file>